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291719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291719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9C54AE" w:rsidR="0085747A" w:rsidP="00EA4832" w:rsidRDefault="0071620A" w14:paraId="2D02FDCF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BF4A5D">
        <w:rPr>
          <w:rFonts w:ascii="Corbel" w:hAnsi="Corbel"/>
          <w:i/>
          <w:smallCaps/>
          <w:sz w:val="24"/>
          <w:szCs w:val="24"/>
        </w:rPr>
        <w:t>2024-2029</w:t>
      </w: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6408D8B9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677A4C">
        <w:rPr>
          <w:rFonts w:ascii="Corbel" w:hAnsi="Corbel"/>
          <w:sz w:val="20"/>
          <w:szCs w:val="20"/>
        </w:rPr>
        <w:t>202</w:t>
      </w:r>
      <w:r w:rsidR="00BF4A5D">
        <w:rPr>
          <w:rFonts w:ascii="Corbel" w:hAnsi="Corbel"/>
          <w:sz w:val="20"/>
          <w:szCs w:val="20"/>
        </w:rPr>
        <w:t>4</w:t>
      </w:r>
      <w:r w:rsidR="00677A4C">
        <w:rPr>
          <w:rFonts w:ascii="Corbel" w:hAnsi="Corbel"/>
          <w:sz w:val="20"/>
          <w:szCs w:val="20"/>
        </w:rPr>
        <w:t>/</w:t>
      </w:r>
      <w:r w:rsidR="00473A42">
        <w:rPr>
          <w:rFonts w:ascii="Corbel" w:hAnsi="Corbel"/>
          <w:sz w:val="20"/>
          <w:szCs w:val="20"/>
        </w:rPr>
        <w:t>20</w:t>
      </w:r>
      <w:r w:rsidR="00677A4C">
        <w:rPr>
          <w:rFonts w:ascii="Corbel" w:hAnsi="Corbel"/>
          <w:sz w:val="20"/>
          <w:szCs w:val="20"/>
        </w:rPr>
        <w:t>2</w:t>
      </w:r>
      <w:r w:rsidR="00BF4A5D">
        <w:rPr>
          <w:rFonts w:ascii="Corbel" w:hAnsi="Corbel"/>
          <w:sz w:val="20"/>
          <w:szCs w:val="20"/>
        </w:rPr>
        <w:t>5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bookmarkStart w:name="_GoBack" w:id="0"/>
      <w:bookmarkEnd w:id="0"/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73F7EDA8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47517" w14:paraId="6C258E2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żywego słowa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A56F9A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A56F9A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C47517" w:rsidTr="00B819C8" w14:paraId="63AED1F3" wp14:textId="77777777">
        <w:tc>
          <w:tcPr>
            <w:tcW w:w="2694" w:type="dxa"/>
            <w:vAlign w:val="center"/>
          </w:tcPr>
          <w:p w:rsidRPr="009C54AE" w:rsidR="00C47517" w:rsidP="009C54AE" w:rsidRDefault="00C47517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494F18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C47517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xmlns:wp14="http://schemas.microsoft.com/office/word/2010/wordml" w:rsidRPr="009C54AE" w:rsidR="00C47517" w:rsidTr="00B819C8" w14:paraId="6844CCFE" wp14:textId="77777777">
        <w:tc>
          <w:tcPr>
            <w:tcW w:w="2694" w:type="dxa"/>
            <w:vAlign w:val="center"/>
          </w:tcPr>
          <w:p w:rsidRPr="009C54AE" w:rsidR="00C47517" w:rsidP="009C54AE" w:rsidRDefault="00C47517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C47517" w14:paraId="00810B3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xmlns:wp14="http://schemas.microsoft.com/office/word/2010/wordml" w:rsidRPr="009C54AE" w:rsidR="00C47517" w:rsidTr="00B819C8" w14:paraId="3B32AF2E" wp14:textId="77777777">
        <w:tc>
          <w:tcPr>
            <w:tcW w:w="2694" w:type="dxa"/>
            <w:vAlign w:val="center"/>
          </w:tcPr>
          <w:p w:rsidRPr="009C54AE" w:rsidR="00C47517" w:rsidP="009C54AE" w:rsidRDefault="00C47517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C47517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C47517" w:rsidTr="00B819C8" w14:paraId="575669E3" wp14:textId="77777777">
        <w:tc>
          <w:tcPr>
            <w:tcW w:w="2694" w:type="dxa"/>
            <w:vAlign w:val="center"/>
          </w:tcPr>
          <w:p w:rsidRPr="009C54AE" w:rsidR="00C47517" w:rsidP="009C54AE" w:rsidRDefault="00C47517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C47517" w14:paraId="004FEDC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xmlns:wp14="http://schemas.microsoft.com/office/word/2010/wordml" w:rsidRPr="009C54AE" w:rsidR="0085747A" w:rsidTr="00B819C8" w14:paraId="5D25940D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94F18" w14:paraId="4192CF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xmlns:wp14="http://schemas.microsoft.com/office/word/2010/wordml" w:rsidRPr="009C54AE" w:rsidR="0085747A" w:rsidTr="00B819C8" w14:paraId="4666AA1E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414D1" w14:paraId="0A79D8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xmlns:wp14="http://schemas.microsoft.com/office/word/2010/wordml" w:rsidRPr="009C54AE" w:rsidR="00923D7D" w:rsidTr="00B819C8" w14:paraId="3AC059BC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C414D1" w14:paraId="2AC30D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C47517">
              <w:rPr>
                <w:rFonts w:ascii="Corbel" w:hAnsi="Corbel"/>
                <w:b w:val="0"/>
                <w:sz w:val="24"/>
                <w:szCs w:val="24"/>
              </w:rPr>
              <w:t>ęzyk polski</w:t>
            </w:r>
          </w:p>
        </w:tc>
      </w:tr>
      <w:tr xmlns:wp14="http://schemas.microsoft.com/office/word/2010/wordml" w:rsidRPr="009C54AE" w:rsidR="0085747A" w:rsidTr="00B819C8" w14:paraId="782D32A0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47517" w14:paraId="2A48F4D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923D7D" w:rsidP="002A2754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7000E632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C47517" w14:paraId="649841B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C47517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C47517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923D7D" w:rsidP="009C54AE" w:rsidRDefault="00923D7D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C47517" w14:paraId="078CDEFA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C47517" w:rsidP="00C47517" w:rsidRDefault="00E22FBC" w14:paraId="5DF90B8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9C54AE" w:rsidP="00C47517" w:rsidRDefault="00E22FBC" w14:paraId="55D48E7E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xmlns:wp14="http://schemas.microsoft.com/office/word/2010/wordml" w:rsidR="00E960BB" w:rsidP="009C54AE" w:rsidRDefault="00E960BB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xmlns:wp14="http://schemas.microsoft.com/office/word/2010/wordml" w:rsidRPr="009C54AE" w:rsidR="002A2754" w:rsidP="009C54AE" w:rsidRDefault="002A2754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041D9E1A" wp14:textId="77777777">
        <w:tc>
          <w:tcPr>
            <w:tcW w:w="9670" w:type="dxa"/>
          </w:tcPr>
          <w:p w:rsidRPr="009C54AE" w:rsidR="0085747A" w:rsidP="00C67480" w:rsidRDefault="00F470CB" w14:paraId="13745195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gramatyki języka polskiego, podstawowych zasad kultury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języka</w:t>
            </w:r>
          </w:p>
        </w:tc>
      </w:tr>
    </w:tbl>
    <w:p xmlns:wp14="http://schemas.microsoft.com/office/word/2010/wordml" w:rsidR="00153C41" w:rsidP="009C54AE" w:rsidRDefault="00153C41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2A2754" w:rsidP="009C54AE" w:rsidRDefault="002A2754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2A2754" w:rsidP="009C54AE" w:rsidRDefault="002A2754" w14:paraId="62486C05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4B99056E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F470CB" w:rsidTr="00923D7D" w14:paraId="17D23B0E" wp14:textId="77777777">
        <w:tc>
          <w:tcPr>
            <w:tcW w:w="851" w:type="dxa"/>
            <w:vAlign w:val="center"/>
          </w:tcPr>
          <w:p w:rsidRPr="00C6513E" w:rsidR="00F470CB" w:rsidP="00494F18" w:rsidRDefault="00F470CB" w14:paraId="5372B5A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6513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C6513E" w:rsidR="00F470CB" w:rsidP="00494F18" w:rsidRDefault="00F470CB" w14:paraId="1AC08E76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Zapoznanie studentów z fizjologią procesu mówienia, zasadami artykulacji samogłosek i zbitek spółgłoskowych</w:t>
            </w:r>
          </w:p>
        </w:tc>
      </w:tr>
      <w:tr xmlns:wp14="http://schemas.microsoft.com/office/word/2010/wordml" w:rsidRPr="009C54AE" w:rsidR="00F470CB" w:rsidTr="00923D7D" w14:paraId="578D9DC1" wp14:textId="77777777">
        <w:tc>
          <w:tcPr>
            <w:tcW w:w="851" w:type="dxa"/>
            <w:vAlign w:val="center"/>
          </w:tcPr>
          <w:p w:rsidRPr="00982CDB" w:rsidR="00F470CB" w:rsidP="00494F18" w:rsidRDefault="00F470CB" w14:paraId="550CF7E8" wp14:textId="77777777">
            <w:pPr>
              <w:pStyle w:val="Cele"/>
              <w:spacing w:before="0"/>
              <w:ind w:left="0" w:firstLine="0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819" w:type="dxa"/>
            <w:vAlign w:val="center"/>
          </w:tcPr>
          <w:p w:rsidRPr="00C6513E" w:rsidR="00F470CB" w:rsidP="00494F18" w:rsidRDefault="00F470CB" w14:paraId="30EEFAA0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Rozwijanie umiejętności akcentowania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frazowania</w:t>
            </w:r>
            <w:r w:rsidRPr="00982CDB">
              <w:rPr>
                <w:rFonts w:ascii="Corbel" w:hAnsi="Corbel"/>
                <w:b w:val="0"/>
                <w:sz w:val="24"/>
                <w:szCs w:val="24"/>
              </w:rPr>
              <w:t xml:space="preserve"> i modulowania wypowiedzi</w:t>
            </w:r>
          </w:p>
        </w:tc>
      </w:tr>
      <w:tr xmlns:wp14="http://schemas.microsoft.com/office/word/2010/wordml" w:rsidRPr="009C54AE" w:rsidR="00F470CB" w:rsidTr="00923D7D" w14:paraId="327BBCCC" wp14:textId="77777777">
        <w:tc>
          <w:tcPr>
            <w:tcW w:w="851" w:type="dxa"/>
            <w:vAlign w:val="center"/>
          </w:tcPr>
          <w:p w:rsidRPr="00982CDB" w:rsidR="00F470CB" w:rsidP="00494F18" w:rsidRDefault="00F470CB" w14:paraId="53C0B3C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819" w:type="dxa"/>
            <w:vAlign w:val="center"/>
          </w:tcPr>
          <w:p w:rsidRPr="00C6513E" w:rsidR="00F470CB" w:rsidP="00494F18" w:rsidRDefault="00F470CB" w14:paraId="2770EA47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przygotowania tekstu do interpretacji głosowej poprzez analizę, ocenę i interpretację dzieła literackiego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kontekście własnych predyspozycji interpretatorskich</w:t>
            </w:r>
          </w:p>
        </w:tc>
      </w:tr>
      <w:tr xmlns:wp14="http://schemas.microsoft.com/office/word/2010/wordml" w:rsidRPr="009C54AE" w:rsidR="00F470CB" w:rsidTr="00923D7D" w14:paraId="55308E71" wp14:textId="77777777">
        <w:tc>
          <w:tcPr>
            <w:tcW w:w="851" w:type="dxa"/>
            <w:vAlign w:val="center"/>
          </w:tcPr>
          <w:p w:rsidRPr="00982CDB" w:rsidR="00F470CB" w:rsidP="00494F18" w:rsidRDefault="00F470CB" w14:paraId="7C12F916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819" w:type="dxa"/>
            <w:vAlign w:val="center"/>
          </w:tcPr>
          <w:p w:rsidRPr="00982CDB" w:rsidR="00F470CB" w:rsidP="00494F18" w:rsidRDefault="00F470CB" w14:paraId="1A6FD07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wyboru repertuaru czytelniczego dla potrzeb recytacji i wystąpień publicznych</w:t>
            </w:r>
          </w:p>
        </w:tc>
      </w:tr>
      <w:tr xmlns:wp14="http://schemas.microsoft.com/office/word/2010/wordml" w:rsidRPr="009C54AE" w:rsidR="00F470CB" w:rsidTr="00923D7D" w14:paraId="666DFB76" wp14:textId="77777777">
        <w:tc>
          <w:tcPr>
            <w:tcW w:w="851" w:type="dxa"/>
            <w:vAlign w:val="center"/>
          </w:tcPr>
          <w:p w:rsidRPr="00982CDB" w:rsidR="00F470CB" w:rsidP="00494F18" w:rsidRDefault="00F470CB" w14:paraId="56E055E9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8819" w:type="dxa"/>
            <w:vAlign w:val="center"/>
          </w:tcPr>
          <w:p w:rsidRPr="00982CDB" w:rsidR="00F470CB" w:rsidP="00494F18" w:rsidRDefault="00F470CB" w14:paraId="1CF2311C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Wskazanie znaczenia poprawności językowej dla skuteczności komunikacji</w:t>
            </w:r>
          </w:p>
        </w:tc>
      </w:tr>
      <w:tr xmlns:wp14="http://schemas.microsoft.com/office/word/2010/wordml" w:rsidRPr="009C54AE" w:rsidR="00F470CB" w:rsidTr="00923D7D" w14:paraId="3EB68741" wp14:textId="77777777">
        <w:tc>
          <w:tcPr>
            <w:tcW w:w="851" w:type="dxa"/>
            <w:vAlign w:val="center"/>
          </w:tcPr>
          <w:p w:rsidRPr="00982CDB" w:rsidR="00F470CB" w:rsidP="00494F18" w:rsidRDefault="00F470CB" w14:paraId="00B3D6C2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8819" w:type="dxa"/>
            <w:vAlign w:val="center"/>
          </w:tcPr>
          <w:p w:rsidRPr="00982CDB" w:rsidR="00F470CB" w:rsidP="00494F18" w:rsidRDefault="00F470CB" w14:paraId="418D0E9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Rozbudzenie dbałości o kulturę słowa i grzeczność językową</w:t>
            </w:r>
          </w:p>
        </w:tc>
      </w:tr>
    </w:tbl>
    <w:p xmlns:wp14="http://schemas.microsoft.com/office/word/2010/wordml" w:rsidRPr="009C54AE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DDBEF00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494F18" w14:paraId="5AAD931C" wp14:textId="77777777">
        <w:tc>
          <w:tcPr>
            <w:tcW w:w="1701" w:type="dxa"/>
          </w:tcPr>
          <w:p w:rsidRPr="009C54AE" w:rsidR="0085747A" w:rsidP="00F470CB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85747A" w:rsidP="00807975" w:rsidRDefault="00807975" w14:paraId="116405F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zagadnienie 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komunikacji społecznej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wymieni cechy dobrej komunikacji</w:t>
            </w:r>
          </w:p>
        </w:tc>
        <w:tc>
          <w:tcPr>
            <w:tcW w:w="1873" w:type="dxa"/>
            <w:vAlign w:val="center"/>
          </w:tcPr>
          <w:p w:rsidRPr="009C54AE" w:rsidR="0085747A" w:rsidP="00494F18" w:rsidRDefault="00F470CB" w14:paraId="43CB348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xmlns:wp14="http://schemas.microsoft.com/office/word/2010/wordml" w:rsidRPr="009C54AE" w:rsidR="0085747A" w:rsidTr="00494F18" w14:paraId="24878D1B" wp14:textId="77777777">
        <w:tc>
          <w:tcPr>
            <w:tcW w:w="1701" w:type="dxa"/>
          </w:tcPr>
          <w:p w:rsidRPr="009C54AE" w:rsidR="0085747A" w:rsidP="00F470CB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85747A" w:rsidP="00807975" w:rsidRDefault="00807975" w14:paraId="376753DC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posługuje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językiem polskim oraz wykazuje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 troskę o kulturę i e</w:t>
            </w:r>
            <w:r w:rsidR="00C67480">
              <w:rPr>
                <w:rFonts w:ascii="Corbel" w:hAnsi="Corbel"/>
                <w:b w:val="0"/>
                <w:smallCaps w:val="0"/>
                <w:szCs w:val="24"/>
              </w:rPr>
              <w:t>ste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tykę wypowiedzi własnej, dzieci lub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uczniów</w:t>
            </w:r>
          </w:p>
        </w:tc>
        <w:tc>
          <w:tcPr>
            <w:tcW w:w="1873" w:type="dxa"/>
            <w:vAlign w:val="center"/>
          </w:tcPr>
          <w:p w:rsidRPr="009C54AE" w:rsidR="0085747A" w:rsidP="00494F18" w:rsidRDefault="00F470CB" w14:paraId="66DBE92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xmlns:wp14="http://schemas.microsoft.com/office/word/2010/wordml" w:rsidRPr="009C54AE" w:rsidR="0085747A" w:rsidTr="00494F18" w14:paraId="4089E682" wp14:textId="77777777">
        <w:tc>
          <w:tcPr>
            <w:tcW w:w="1701" w:type="dxa"/>
          </w:tcPr>
          <w:p w:rsidRPr="009C54AE" w:rsidR="0085747A" w:rsidP="00F470CB" w:rsidRDefault="00F470CB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9C54AE" w:rsidR="0085747A" w:rsidP="00807975" w:rsidRDefault="0047211A" w14:paraId="18FFD0DB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807975">
              <w:rPr>
                <w:rFonts w:ascii="Corbel" w:hAnsi="Corbel"/>
                <w:b w:val="0"/>
                <w:smallCaps w:val="0"/>
                <w:szCs w:val="24"/>
              </w:rPr>
              <w:t xml:space="preserve">tosuje zasady grzeczności językowej oraz etyki komunikacji </w:t>
            </w:r>
          </w:p>
        </w:tc>
        <w:tc>
          <w:tcPr>
            <w:tcW w:w="1873" w:type="dxa"/>
            <w:vAlign w:val="center"/>
          </w:tcPr>
          <w:p w:rsidRPr="009C54AE" w:rsidR="0085747A" w:rsidP="00185968" w:rsidRDefault="00F470CB" w14:paraId="7906B00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PPiW.K2</w:t>
            </w:r>
          </w:p>
        </w:tc>
      </w:tr>
      <w:tr xmlns:wp14="http://schemas.microsoft.com/office/word/2010/wordml" w:rsidRPr="009C54AE" w:rsidR="00F470CB" w:rsidTr="00494F18" w14:paraId="53A1B2D5" wp14:textId="77777777">
        <w:tc>
          <w:tcPr>
            <w:tcW w:w="1701" w:type="dxa"/>
          </w:tcPr>
          <w:p w:rsidRPr="009C54AE" w:rsidR="00F470CB" w:rsidP="00F470CB" w:rsidRDefault="00F470CB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9C54AE" w:rsidR="00F470CB" w:rsidP="0047211A" w:rsidRDefault="0047211A" w14:paraId="3FC9C40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strategie grzeczności językowej w porozumiewaniu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 się z osobami pochodzącymi z różnych środowisk i o różnej kondycji emocjonalnej, </w:t>
            </w:r>
          </w:p>
        </w:tc>
        <w:tc>
          <w:tcPr>
            <w:tcW w:w="1873" w:type="dxa"/>
            <w:vAlign w:val="center"/>
          </w:tcPr>
          <w:p w:rsidRPr="009C54AE" w:rsidR="00F470CB" w:rsidP="00185968" w:rsidRDefault="00F470CB" w14:paraId="1DFE60E5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PPiW.K5</w:t>
            </w:r>
          </w:p>
        </w:tc>
      </w:tr>
    </w:tbl>
    <w:p xmlns:wp14="http://schemas.microsoft.com/office/word/2010/wordml" w:rsidRPr="009C54AE" w:rsidR="0085747A" w:rsidP="00F470CB" w:rsidRDefault="0085747A" w14:paraId="3461D77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85747A" w:rsidP="002A2754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2A2754" w:rsidR="002A2754" w:rsidP="002A2754" w:rsidRDefault="002A2754" w14:paraId="3CF2D8B6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0FB78278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307C01" w:rsidTr="00923D7D" w14:paraId="587EA2A8" wp14:textId="77777777">
        <w:tc>
          <w:tcPr>
            <w:tcW w:w="9639" w:type="dxa"/>
          </w:tcPr>
          <w:p w:rsidRPr="009C54AE" w:rsidR="00307C01" w:rsidP="00671300" w:rsidRDefault="00307C01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307C01" w:rsidTr="00923D7D" w14:paraId="512844D5" wp14:textId="77777777">
        <w:tc>
          <w:tcPr>
            <w:tcW w:w="9639" w:type="dxa"/>
          </w:tcPr>
          <w:p w:rsidRPr="009C54AE" w:rsidR="00307C01" w:rsidP="00671300" w:rsidRDefault="00307C01" w14:paraId="20574BB1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Wprowadzenie do problematyki przedmiotu, zapoznanie z tematyką ćwiczeń, proponowana literaturą przedmiotu, warunkami zaliczenia. Rozmowa nt. zainteresowań czytelniczych.</w:t>
            </w:r>
          </w:p>
        </w:tc>
      </w:tr>
      <w:tr xmlns:wp14="http://schemas.microsoft.com/office/word/2010/wordml" w:rsidRPr="009C54AE" w:rsidR="00307C01" w:rsidTr="00923D7D" w14:paraId="1E205E02" wp14:textId="77777777">
        <w:tc>
          <w:tcPr>
            <w:tcW w:w="9639" w:type="dxa"/>
          </w:tcPr>
          <w:p w:rsidRPr="009C54AE" w:rsidR="00307C01" w:rsidP="00671300" w:rsidRDefault="00307C01" w14:paraId="32939928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Artykulacja samogłosek ustnych i nosowych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55BCA">
              <w:rPr>
                <w:rFonts w:ascii="Corbel" w:hAnsi="Corbel"/>
                <w:sz w:val="24"/>
                <w:szCs w:val="24"/>
              </w:rPr>
              <w:t>Artykulacja zbitek spółgłoskowych. Ćwiczenia dykcyjne</w:t>
            </w:r>
          </w:p>
        </w:tc>
      </w:tr>
      <w:tr xmlns:wp14="http://schemas.microsoft.com/office/word/2010/wordml" w:rsidRPr="009C54AE" w:rsidR="00307C01" w:rsidTr="00923D7D" w14:paraId="11A2A219" wp14:textId="77777777">
        <w:tc>
          <w:tcPr>
            <w:tcW w:w="9639" w:type="dxa"/>
          </w:tcPr>
          <w:p w:rsidRPr="009C54AE" w:rsidR="00307C01" w:rsidP="00671300" w:rsidRDefault="00307C01" w14:paraId="21D0F05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Akcent wyrazowy i zdaniowy. Intonacja. Tempo wypowiedzi. Frazowanie.</w:t>
            </w:r>
          </w:p>
        </w:tc>
      </w:tr>
      <w:tr xmlns:wp14="http://schemas.microsoft.com/office/word/2010/wordml" w:rsidRPr="009C54AE" w:rsidR="00307C01" w:rsidTr="00923D7D" w14:paraId="117ECC3D" wp14:textId="77777777">
        <w:tc>
          <w:tcPr>
            <w:tcW w:w="9639" w:type="dxa"/>
          </w:tcPr>
          <w:p w:rsidRPr="009C54AE" w:rsidR="00307C01" w:rsidP="00671300" w:rsidRDefault="00307C01" w14:paraId="510F2D97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Dialekty i gwary. Regionalizmy.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Przemiany we współczesnym słownictwie: zapożyczenia, wyrazy modne, tautologia, frazeologia. Przyczyny błędów leksykalnych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55BCA">
              <w:rPr>
                <w:rFonts w:ascii="Corbel" w:hAnsi="Corbel"/>
                <w:sz w:val="24"/>
                <w:szCs w:val="24"/>
              </w:rPr>
              <w:t>Wyrazy o trudnej fleksji. Błędy składniowe i stylistyczne.</w:t>
            </w:r>
          </w:p>
        </w:tc>
      </w:tr>
      <w:tr xmlns:wp14="http://schemas.microsoft.com/office/word/2010/wordml" w:rsidRPr="009C54AE" w:rsidR="00307C01" w:rsidTr="00923D7D" w14:paraId="08D52391" wp14:textId="77777777">
        <w:tc>
          <w:tcPr>
            <w:tcW w:w="9639" w:type="dxa"/>
          </w:tcPr>
          <w:p w:rsidRPr="009C54AE" w:rsidR="00307C01" w:rsidP="00671300" w:rsidRDefault="00307C01" w14:paraId="7267B756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Cechy dobrej komunikacji językowej.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Zasady grzeczności językowej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7A7318">
              <w:rPr>
                <w:rFonts w:ascii="TimesNewRoman" w:hAnsi="TimesNewRoman" w:cs="TimesNewRoman"/>
                <w:sz w:val="24"/>
                <w:szCs w:val="24"/>
                <w:lang w:eastAsia="pl-PL"/>
              </w:rPr>
              <w:t xml:space="preserve"> </w:t>
            </w:r>
            <w:r w:rsidRPr="007A7318">
              <w:rPr>
                <w:rFonts w:ascii="Corbel" w:hAnsi="Corbel"/>
                <w:sz w:val="24"/>
                <w:szCs w:val="24"/>
              </w:rPr>
              <w:t>etykiet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7A7318">
              <w:rPr>
                <w:rFonts w:ascii="Corbel" w:hAnsi="Corbel"/>
                <w:sz w:val="24"/>
                <w:szCs w:val="24"/>
              </w:rPr>
              <w:t xml:space="preserve"> korespondencji </w:t>
            </w:r>
            <w:r w:rsidRPr="007A7318">
              <w:rPr>
                <w:rFonts w:ascii="Corbel" w:hAnsi="Corbel"/>
                <w:sz w:val="24"/>
                <w:szCs w:val="24"/>
              </w:rPr>
              <w:t>tradycyjnej i elektronicznej</w:t>
            </w:r>
            <w:r w:rsidRPr="00A55BCA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Kultura wypowiedzi publicznej.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Mowa ciała.</w:t>
            </w:r>
          </w:p>
        </w:tc>
      </w:tr>
      <w:tr xmlns:wp14="http://schemas.microsoft.com/office/word/2010/wordml" w:rsidRPr="009C54AE" w:rsidR="00307C01" w:rsidTr="00923D7D" w14:paraId="29233B35" wp14:textId="77777777">
        <w:tc>
          <w:tcPr>
            <w:tcW w:w="9639" w:type="dxa"/>
          </w:tcPr>
          <w:p w:rsidRPr="009C54AE" w:rsidR="00307C01" w:rsidP="00F427B8" w:rsidRDefault="00307C01" w14:paraId="2668AB7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Funkcje języka. Style językowe i stylizacje.</w:t>
            </w:r>
            <w:r w:rsidRPr="00F427B8" w:rsidR="00F427B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F427B8" w:rsidTr="00923D7D" w14:paraId="780D39AE" wp14:textId="77777777">
        <w:tc>
          <w:tcPr>
            <w:tcW w:w="9639" w:type="dxa"/>
          </w:tcPr>
          <w:p w:rsidRPr="00A55BCA" w:rsidR="00F427B8" w:rsidP="00F427B8" w:rsidRDefault="00F427B8" w14:paraId="13F865ED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427B8">
              <w:rPr>
                <w:rFonts w:ascii="Corbel" w:hAnsi="Corbel"/>
                <w:sz w:val="24"/>
                <w:szCs w:val="24"/>
              </w:rPr>
              <w:t>Zasady pracy z tekstem literatury pięknej oraz kryteria dobrej recytacji. Recytacja utworu poetycki</w:t>
            </w:r>
            <w:r w:rsidR="00C67480">
              <w:rPr>
                <w:rFonts w:ascii="Corbel" w:hAnsi="Corbel"/>
                <w:sz w:val="24"/>
                <w:szCs w:val="24"/>
              </w:rPr>
              <w:t>ego</w:t>
            </w:r>
          </w:p>
        </w:tc>
      </w:tr>
    </w:tbl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307C01" w:rsidR="00307C01" w:rsidP="009C54AE" w:rsidRDefault="00307C01" w14:paraId="0E83C683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07C01">
        <w:rPr>
          <w:rFonts w:ascii="Corbel" w:hAnsi="Corbel"/>
          <w:b w:val="0"/>
          <w:smallCaps w:val="0"/>
          <w:szCs w:val="24"/>
        </w:rPr>
        <w:t>praca indywidualna, w grupach, dyskusja, ćwiczenia praktyczne</w:t>
      </w:r>
    </w:p>
    <w:p xmlns:wp14="http://schemas.microsoft.com/office/word/2010/wordml" w:rsidR="00E960BB" w:rsidP="009C54AE" w:rsidRDefault="00E960BB" w14:paraId="0562CB0E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34CE0A41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9C54AE" w:rsidR="00307C01" w:rsidTr="00494F18" w14:paraId="117EAB55" wp14:textId="77777777">
        <w:tc>
          <w:tcPr>
            <w:tcW w:w="1985" w:type="dxa"/>
          </w:tcPr>
          <w:p w:rsidRPr="009C54AE" w:rsidR="00307C01" w:rsidP="00671300" w:rsidRDefault="00307C01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2A2754" w:rsidR="00307C01" w:rsidP="002A2754" w:rsidRDefault="00307C01" w14:paraId="7E1ACAA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A2754" w:rsidR="00307C01" w:rsidP="002A2754" w:rsidRDefault="00307C01" w14:paraId="7F626B5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307C01" w:rsidTr="00494F18" w14:paraId="250A37DA" wp14:textId="77777777">
        <w:tc>
          <w:tcPr>
            <w:tcW w:w="1985" w:type="dxa"/>
          </w:tcPr>
          <w:p w:rsidRPr="009C54AE" w:rsidR="00307C01" w:rsidP="00671300" w:rsidRDefault="00307C01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2A2754" w:rsidR="00307C01" w:rsidP="002A2754" w:rsidRDefault="00307C01" w14:paraId="4510FEB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A2754" w:rsidR="00307C01" w:rsidP="002A2754" w:rsidRDefault="00307C01" w14:paraId="04C6456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307C01" w:rsidTr="00494F18" w14:paraId="39B19C4F" wp14:textId="77777777">
        <w:tc>
          <w:tcPr>
            <w:tcW w:w="1985" w:type="dxa"/>
          </w:tcPr>
          <w:p w:rsidRPr="009C54AE" w:rsidR="00307C01" w:rsidP="00671300" w:rsidRDefault="00307C01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2A2754" w:rsidR="00307C01" w:rsidP="002A2754" w:rsidRDefault="00307C01" w14:paraId="30A6FD3A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A2754" w:rsidR="00307C01" w:rsidP="002A2754" w:rsidRDefault="00307C01" w14:paraId="23CA83C4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307C01" w:rsidTr="00494F18" w14:paraId="7B3D9ADF" wp14:textId="77777777">
        <w:tc>
          <w:tcPr>
            <w:tcW w:w="1985" w:type="dxa"/>
          </w:tcPr>
          <w:p w:rsidRPr="009C54AE" w:rsidR="00307C01" w:rsidP="00671300" w:rsidRDefault="00307C01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2A2754" w:rsidR="00307C01" w:rsidP="002A2754" w:rsidRDefault="00307C01" w14:paraId="7EC376A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A2754" w:rsidR="00307C01" w:rsidP="002A2754" w:rsidRDefault="00307C01" w14:paraId="69BAA59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2946DB82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1E09A089" wp14:textId="77777777">
        <w:tc>
          <w:tcPr>
            <w:tcW w:w="9670" w:type="dxa"/>
          </w:tcPr>
          <w:p w:rsidR="00301E1B" w:rsidP="00301E1B" w:rsidRDefault="00301E1B" w14:paraId="7C77FAA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 przejawiająca się merytorycznym przygotowaniem do dyskusji i udziałem w niej, opracowaniem głosowej interpretacji określonych tekstów literackich i publicystycznych, </w:t>
            </w:r>
          </w:p>
          <w:p w:rsidRPr="009C54AE" w:rsidR="0085747A" w:rsidP="00494F18" w:rsidRDefault="00301E1B" w14:paraId="25F68C0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Recytacja dwóch tekstów poetyckich (I. – wiersz dla dzieci min. 10-12 wersów; II. Tekst poetycki</w:t>
            </w:r>
          </w:p>
        </w:tc>
      </w:tr>
    </w:tbl>
    <w:p xmlns:wp14="http://schemas.microsoft.com/office/word/2010/wordml" w:rsidRPr="009C54AE" w:rsidR="0085747A" w:rsidP="009C54AE" w:rsidRDefault="0085747A" w14:paraId="5997CC1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5952A618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C414D1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5952A618" w14:paraId="08C84923" wp14:textId="77777777">
        <w:tc>
          <w:tcPr>
            <w:tcW w:w="4962" w:type="dxa"/>
            <w:tcMar/>
          </w:tcPr>
          <w:p w:rsidRPr="009C54AE" w:rsidR="0085747A" w:rsidP="00291719" w:rsidRDefault="00C61DC5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952A618" w:rsidR="00C61DC5">
              <w:rPr>
                <w:rFonts w:ascii="Corbel" w:hAnsi="Corbel"/>
                <w:sz w:val="24"/>
                <w:szCs w:val="24"/>
              </w:rPr>
              <w:t>G</w:t>
            </w:r>
            <w:r w:rsidRPr="5952A618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952A618" w:rsidR="0085747A">
              <w:rPr>
                <w:sz w:val="24"/>
                <w:szCs w:val="24"/>
              </w:rPr>
              <w:t>z</w:t>
            </w:r>
            <w:r w:rsidRPr="5952A618" w:rsidR="009C1331">
              <w:rPr>
                <w:sz w:val="24"/>
                <w:szCs w:val="24"/>
              </w:rPr>
              <w:t> </w:t>
            </w:r>
            <w:r w:rsidRPr="5952A618" w:rsidR="0045729E">
              <w:rPr>
                <w:sz w:val="24"/>
                <w:szCs w:val="24"/>
              </w:rPr>
              <w:t>harmonogramu</w:t>
            </w:r>
            <w:r w:rsidRPr="5952A618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5952A618" w:rsidR="00C61DC5">
              <w:rPr>
                <w:rFonts w:ascii="Corbel" w:hAnsi="Corbel"/>
                <w:sz w:val="24"/>
                <w:szCs w:val="24"/>
              </w:rPr>
              <w:t>studiów</w:t>
            </w:r>
            <w:r w:rsidRPr="5952A618"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C414D1" w:rsidRDefault="00301E1B" w14:paraId="60DA321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xmlns:wp14="http://schemas.microsoft.com/office/word/2010/wordml" w:rsidRPr="009C54AE" w:rsidR="00C61DC5" w:rsidTr="5952A618" w14:paraId="5D8EB871" wp14:textId="77777777">
        <w:tc>
          <w:tcPr>
            <w:tcW w:w="4962" w:type="dxa"/>
            <w:tcMar/>
          </w:tcPr>
          <w:p w:rsidRPr="009C54AE" w:rsidR="00C61DC5" w:rsidP="009C54AE" w:rsidRDefault="00C61DC5" w14:paraId="49ABEFC1" wp14:textId="0E63AA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952A618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5952A618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C414D1" w:rsidRDefault="00301E1B" w14:paraId="7144751B" wp14:textId="05912F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C61DC5" w:rsidTr="5952A618" w14:paraId="3869D9A2" wp14:textId="77777777">
        <w:tc>
          <w:tcPr>
            <w:tcW w:w="4962" w:type="dxa"/>
            <w:tcMar/>
          </w:tcPr>
          <w:p w:rsidRPr="009C54AE" w:rsidR="00C61DC5" w:rsidP="00301E1B" w:rsidRDefault="00C61DC5" w14:paraId="7BD2777B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94F1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301E1B">
              <w:rPr>
                <w:rFonts w:ascii="Corbel" w:hAnsi="Corbel"/>
                <w:sz w:val="24"/>
                <w:szCs w:val="24"/>
              </w:rPr>
              <w:t>przygotowanie recytacji)</w:t>
            </w:r>
          </w:p>
        </w:tc>
        <w:tc>
          <w:tcPr>
            <w:tcW w:w="4677" w:type="dxa"/>
            <w:tcMar/>
          </w:tcPr>
          <w:p w:rsidRPr="009C54AE" w:rsidR="00C61DC5" w:rsidP="5952A618" w:rsidRDefault="00301E1B" w14:paraId="526D80A2" wp14:textId="5E2A45C8">
            <w:pPr>
              <w:pStyle w:val="Akapitzlist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5952A618" w:rsidR="1B3B72D3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xmlns:wp14="http://schemas.microsoft.com/office/word/2010/wordml" w:rsidRPr="009C54AE" w:rsidR="0085747A" w:rsidTr="5952A618" w14:paraId="4D6280AD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C414D1" w:rsidRDefault="00301E1B" w14:paraId="68861898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xmlns:wp14="http://schemas.microsoft.com/office/word/2010/wordml" w:rsidRPr="009C54AE" w:rsidR="0085747A" w:rsidTr="5952A618" w14:paraId="0AD00C0E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C414D1" w:rsidRDefault="00301E1B" w14:paraId="78E884C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3FE9F23F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146D6691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1F72F64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85747A" w:rsidTr="0071620A" w14:paraId="05EFD703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08CE6F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9C54AE" w:rsidR="003E1941" w:rsidP="009C54AE" w:rsidRDefault="003E1941" w14:paraId="61CDCEAD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6BB9E25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301E1B" w:rsidTr="0071620A" w14:paraId="1FF199C3" wp14:textId="77777777">
        <w:trPr>
          <w:trHeight w:val="397"/>
        </w:trPr>
        <w:tc>
          <w:tcPr>
            <w:tcW w:w="7513" w:type="dxa"/>
          </w:tcPr>
          <w:p w:rsidR="00301E1B" w:rsidP="00494F18" w:rsidRDefault="00301E1B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01E1B" w:rsidP="00494F18" w:rsidRDefault="00301E1B" w14:paraId="6F3533C8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 w:rsidRPr="0089527C"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słowa. Dykcja. Ekspresja. Magia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Lublin 2010.</w:t>
            </w:r>
          </w:p>
          <w:p w:rsidR="00301E1B" w:rsidP="00494F18" w:rsidRDefault="00301E1B" w14:paraId="775FE98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Kram J.,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kultury żywego słowa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1995</w:t>
            </w:r>
          </w:p>
          <w:p w:rsidRPr="0089527C" w:rsidR="00301E1B" w:rsidP="00494F18" w:rsidRDefault="00301E1B" w14:paraId="542F4C4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Marcjanik M.,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Grzeczność w komunikacji językowej.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2008.</w:t>
            </w:r>
          </w:p>
          <w:p w:rsidRPr="0089527C" w:rsidR="00301E1B" w:rsidP="00494F18" w:rsidRDefault="00301E1B" w14:paraId="033951DB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Marcjanik M.,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Mówimy uprzejmie. Poradnik językowego savoir-vivre’u.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2009. </w:t>
            </w:r>
          </w:p>
          <w:p w:rsidR="00301E1B" w:rsidP="00494F18" w:rsidRDefault="00301E1B" w14:paraId="1C0899B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Markowski A.,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Teoria. Zagadnienia leksykalne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2009.</w:t>
            </w:r>
          </w:p>
          <w:p w:rsidRPr="0089527C" w:rsidR="00301E1B" w:rsidP="00494F18" w:rsidRDefault="00301E1B" w14:paraId="531DF239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Oczkoś M.,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Sztuka poprawnej wymowy czyli o bełkotaniu i faflunieniu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  <w:p w:rsidR="00301E1B" w:rsidP="00494F18" w:rsidRDefault="00301E1B" w14:paraId="6839E5DC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Oczkoś M.,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Paszczodźwięki. Mały poradnik dla wielkich mówców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2010.</w:t>
            </w:r>
          </w:p>
          <w:p w:rsidRPr="009C54AE" w:rsidR="00301E1B" w:rsidP="00494F18" w:rsidRDefault="00301E1B" w14:paraId="6BD7CCA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Romanek</w:t>
            </w:r>
            <w:r w:rsidR="00DC48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01E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słowa. Podręcznik dla studentów pedagogiki przedszkolnej i wczesnoszkolnej.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2017.</w:t>
            </w:r>
          </w:p>
        </w:tc>
      </w:tr>
      <w:tr xmlns:wp14="http://schemas.microsoft.com/office/word/2010/wordml" w:rsidRPr="009C54AE" w:rsidR="00301E1B" w:rsidTr="0071620A" w14:paraId="0EDC9DA8" wp14:textId="77777777">
        <w:trPr>
          <w:trHeight w:val="397"/>
        </w:trPr>
        <w:tc>
          <w:tcPr>
            <w:tcW w:w="7513" w:type="dxa"/>
          </w:tcPr>
          <w:p w:rsidRPr="0089527C" w:rsidR="00301E1B" w:rsidP="00494F18" w:rsidRDefault="00301E1B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89527C" w:rsidR="00301E1B" w:rsidP="00494F18" w:rsidRDefault="00301E1B" w14:paraId="3C343D7D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Bańko M. (red.),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Polszczyzna na co dzień,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2006.</w:t>
            </w:r>
          </w:p>
          <w:p w:rsidRPr="0089527C" w:rsidR="00301E1B" w:rsidP="00494F18" w:rsidRDefault="00301E1B" w14:paraId="3954B585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Bralczyk J., Gruszczyński W., Kłosińska K.,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Wiem, co mówię, czyli o dobrej komunikacji.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Bydgoszcz-Warszawa 2011.</w:t>
            </w:r>
          </w:p>
          <w:p w:rsidRPr="0089527C" w:rsidR="00301E1B" w:rsidP="00494F18" w:rsidRDefault="00301E1B" w14:paraId="35618614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Kurkowska H., Skorupka S.,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Stylistyka polska. Zarys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2001.</w:t>
            </w:r>
          </w:p>
          <w:p w:rsidRPr="0089527C" w:rsidR="00301E1B" w:rsidP="00494F18" w:rsidRDefault="00301E1B" w14:paraId="5304D645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Paese A., Mowa ciała. Jak odczytywać myśli innych ludzi z ich gestów. Kielce 2004.</w:t>
            </w:r>
          </w:p>
          <w:p w:rsidRPr="0089527C" w:rsidR="00301E1B" w:rsidP="00494F18" w:rsidRDefault="00301E1B" w14:paraId="2E2ED13C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Podracki J. (red.),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Polszczyzna płata nam figle. Poradnik językowy dla każdego.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1993.</w:t>
            </w:r>
          </w:p>
          <w:p w:rsidRPr="0089527C" w:rsidR="00301E1B" w:rsidP="00494F18" w:rsidRDefault="00301E1B" w14:paraId="5B99D9F4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Prygoń S.,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Interpretacja. Mówię, czytam, wygłaszam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</w:tc>
      </w:tr>
    </w:tbl>
    <w:p xmlns:wp14="http://schemas.microsoft.com/office/word/2010/wordml" w:rsidRPr="009C54AE" w:rsidR="0085747A" w:rsidP="009C54AE" w:rsidRDefault="0085747A" w14:paraId="23DE523C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2E5622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772B72" w:rsidP="00C16ABF" w:rsidRDefault="00772B72" w14:paraId="07547A0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772B72" w:rsidP="00C16ABF" w:rsidRDefault="00772B72" w14:paraId="5043CB0F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772B72" w:rsidP="00C16ABF" w:rsidRDefault="00772B72" w14:paraId="07459315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772B72" w:rsidP="00C16ABF" w:rsidRDefault="00772B72" w14:paraId="6537F28F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716CF2"/>
    <w:multiLevelType w:val="hybridMultilevel"/>
    <w:tmpl w:val="89F4F0B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5256105"/>
    <w:multiLevelType w:val="hybridMultilevel"/>
    <w:tmpl w:val="AD842B9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184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46FCD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968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4163"/>
    <w:rsid w:val="00281FF2"/>
    <w:rsid w:val="002857DE"/>
    <w:rsid w:val="00291567"/>
    <w:rsid w:val="00291719"/>
    <w:rsid w:val="002A22BF"/>
    <w:rsid w:val="002A2389"/>
    <w:rsid w:val="002A2754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1E1B"/>
    <w:rsid w:val="0030395F"/>
    <w:rsid w:val="00305C92"/>
    <w:rsid w:val="00307C01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16BD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11A"/>
    <w:rsid w:val="00473A42"/>
    <w:rsid w:val="0047598D"/>
    <w:rsid w:val="004840FD"/>
    <w:rsid w:val="00490F7D"/>
    <w:rsid w:val="00491678"/>
    <w:rsid w:val="00494F1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31C2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A4C"/>
    <w:rsid w:val="0069372F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5128"/>
    <w:rsid w:val="00745302"/>
    <w:rsid w:val="007461D6"/>
    <w:rsid w:val="00746EC8"/>
    <w:rsid w:val="00751ABF"/>
    <w:rsid w:val="00763BF1"/>
    <w:rsid w:val="00766FD4"/>
    <w:rsid w:val="00772B72"/>
    <w:rsid w:val="007743B6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7975"/>
    <w:rsid w:val="0081554D"/>
    <w:rsid w:val="0081707E"/>
    <w:rsid w:val="008449B3"/>
    <w:rsid w:val="0085747A"/>
    <w:rsid w:val="00884922"/>
    <w:rsid w:val="00885F64"/>
    <w:rsid w:val="008917F9"/>
    <w:rsid w:val="008A3CA6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DD0"/>
    <w:rsid w:val="00916188"/>
    <w:rsid w:val="00923D7D"/>
    <w:rsid w:val="009277BB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60A1"/>
    <w:rsid w:val="00A56F9A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FA5"/>
    <w:rsid w:val="00B06142"/>
    <w:rsid w:val="00B135B1"/>
    <w:rsid w:val="00B3130B"/>
    <w:rsid w:val="00B40ADB"/>
    <w:rsid w:val="00B43B77"/>
    <w:rsid w:val="00B43E80"/>
    <w:rsid w:val="00B600C3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4A5D"/>
    <w:rsid w:val="00C058B4"/>
    <w:rsid w:val="00C05F44"/>
    <w:rsid w:val="00C131B5"/>
    <w:rsid w:val="00C16ABF"/>
    <w:rsid w:val="00C170AE"/>
    <w:rsid w:val="00C26CB7"/>
    <w:rsid w:val="00C324C1"/>
    <w:rsid w:val="00C36992"/>
    <w:rsid w:val="00C414D1"/>
    <w:rsid w:val="00C47517"/>
    <w:rsid w:val="00C56036"/>
    <w:rsid w:val="00C61DC5"/>
    <w:rsid w:val="00C67480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78F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346F"/>
    <w:rsid w:val="00DA4D4A"/>
    <w:rsid w:val="00DC48A6"/>
    <w:rsid w:val="00DE09C0"/>
    <w:rsid w:val="00DE4A14"/>
    <w:rsid w:val="00DF0F15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1372"/>
    <w:rsid w:val="00F427B8"/>
    <w:rsid w:val="00F470C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1F96"/>
    <w:rsid w:val="00FF5E7D"/>
    <w:rsid w:val="1B3B72D3"/>
    <w:rsid w:val="5952A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A8AB9"/>
  <w15:docId w15:val="{43FF4793-4681-4A65-9ACE-FB0392433D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A74AB1-E370-4210-B86D-56CF1BFC0E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835BB9-788D-433E-8B3B-5678FC482FAA}"/>
</file>

<file path=customXml/itemProps3.xml><?xml version="1.0" encoding="utf-8"?>
<ds:datastoreItem xmlns:ds="http://schemas.openxmlformats.org/officeDocument/2006/customXml" ds:itemID="{797BF9C2-3590-4926-ADF0-55EAF4AAB1AE}"/>
</file>

<file path=customXml/itemProps4.xml><?xml version="1.0" encoding="utf-8"?>
<ds:datastoreItem xmlns:ds="http://schemas.openxmlformats.org/officeDocument/2006/customXml" ds:itemID="{7C47B2C2-E2D9-4367-8169-6164716FB2C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20</cp:revision>
  <cp:lastPrinted>2019-02-06T12:12:00Z</cp:lastPrinted>
  <dcterms:created xsi:type="dcterms:W3CDTF">2019-11-28T10:34:00Z</dcterms:created>
  <dcterms:modified xsi:type="dcterms:W3CDTF">2026-03-07T17:24:55Z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